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12C" w:rsidRPr="00DB72C3" w:rsidRDefault="0093712C" w:rsidP="00DB72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  <w:r w:rsidRPr="00D91C97">
        <w:rPr>
          <w:rFonts w:ascii="Times New Roman" w:hAnsi="Times New Roman" w:cs="Times New Roman"/>
          <w:noProof/>
          <w:sz w:val="36"/>
          <w:szCs w:val="36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Герб города для бланка" style="width:45pt;height:65.25pt;visibility:visible">
            <v:imagedata r:id="rId4" o:title=""/>
          </v:shape>
        </w:pict>
      </w:r>
    </w:p>
    <w:p w:rsidR="0093712C" w:rsidRPr="00DB72C3" w:rsidRDefault="0093712C" w:rsidP="00DB72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  <w:r w:rsidRPr="00DB72C3">
        <w:rPr>
          <w:rFonts w:ascii="Times New Roman" w:hAnsi="Times New Roman" w:cs="Times New Roman"/>
          <w:b/>
          <w:bCs/>
          <w:sz w:val="36"/>
          <w:szCs w:val="36"/>
          <w:lang w:eastAsia="ru-RU"/>
        </w:rPr>
        <w:t>Ханты-Мансийский автономный округ-Югра</w:t>
      </w:r>
    </w:p>
    <w:p w:rsidR="0093712C" w:rsidRPr="00DB72C3" w:rsidRDefault="0093712C" w:rsidP="00DB72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  <w:r w:rsidRPr="00DB72C3">
        <w:rPr>
          <w:rFonts w:ascii="Times New Roman" w:hAnsi="Times New Roman" w:cs="Times New Roman"/>
          <w:b/>
          <w:bCs/>
          <w:sz w:val="36"/>
          <w:szCs w:val="36"/>
          <w:lang w:eastAsia="ru-RU"/>
        </w:rPr>
        <w:t>муниципальное образование</w:t>
      </w:r>
    </w:p>
    <w:p w:rsidR="0093712C" w:rsidRPr="00DB72C3" w:rsidRDefault="0093712C" w:rsidP="00DB72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  <w:r w:rsidRPr="00DB72C3">
        <w:rPr>
          <w:rFonts w:ascii="Times New Roman" w:hAnsi="Times New Roman" w:cs="Times New Roman"/>
          <w:b/>
          <w:bCs/>
          <w:sz w:val="36"/>
          <w:szCs w:val="36"/>
          <w:lang w:eastAsia="ru-RU"/>
        </w:rPr>
        <w:t>городской округ город Пыть-Ях</w:t>
      </w:r>
    </w:p>
    <w:p w:rsidR="0093712C" w:rsidRPr="00DB72C3" w:rsidRDefault="0093712C" w:rsidP="00DB72C3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28"/>
          <w:sz w:val="36"/>
          <w:szCs w:val="36"/>
          <w:lang w:eastAsia="ru-RU"/>
        </w:rPr>
      </w:pPr>
      <w:r w:rsidRPr="00DB72C3">
        <w:rPr>
          <w:rFonts w:ascii="Times New Roman" w:hAnsi="Times New Roman" w:cs="Times New Roman"/>
          <w:b/>
          <w:bCs/>
          <w:kern w:val="28"/>
          <w:sz w:val="36"/>
          <w:szCs w:val="36"/>
          <w:lang w:eastAsia="ru-RU"/>
        </w:rPr>
        <w:t>АДМИНИСТРАЦИЯ ГОРОДА</w:t>
      </w:r>
    </w:p>
    <w:p w:rsidR="0093712C" w:rsidRPr="00DB72C3" w:rsidRDefault="0093712C" w:rsidP="00DB72C3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eastAsia="ru-RU"/>
        </w:rPr>
      </w:pPr>
    </w:p>
    <w:p w:rsidR="0093712C" w:rsidRPr="00DB72C3" w:rsidRDefault="0093712C" w:rsidP="00DB72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  <w:r w:rsidRPr="00DB72C3">
        <w:rPr>
          <w:rFonts w:ascii="Times New Roman" w:hAnsi="Times New Roman" w:cs="Times New Roman"/>
          <w:b/>
          <w:bCs/>
          <w:sz w:val="36"/>
          <w:szCs w:val="36"/>
          <w:lang w:eastAsia="ru-RU"/>
        </w:rPr>
        <w:t xml:space="preserve">Р А С П О Р Я Ж Е Н И Е </w:t>
      </w:r>
    </w:p>
    <w:p w:rsidR="0093712C" w:rsidRPr="00C40BA9" w:rsidRDefault="0093712C" w:rsidP="00DB72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3712C" w:rsidRPr="00C40BA9" w:rsidRDefault="0093712C" w:rsidP="00DB72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 25.01.2017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№ 133-ра</w:t>
      </w:r>
    </w:p>
    <w:p w:rsidR="0093712C" w:rsidRPr="00C40BA9" w:rsidRDefault="0093712C" w:rsidP="00DB72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3712C" w:rsidRPr="00C40BA9" w:rsidRDefault="0093712C" w:rsidP="00DB72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40BA9">
        <w:rPr>
          <w:rFonts w:ascii="Times New Roman" w:hAnsi="Times New Roman" w:cs="Times New Roman"/>
          <w:sz w:val="28"/>
          <w:szCs w:val="28"/>
          <w:lang w:eastAsia="ru-RU"/>
        </w:rPr>
        <w:t xml:space="preserve">Об утверждении </w:t>
      </w:r>
    </w:p>
    <w:p w:rsidR="0093712C" w:rsidRPr="00C40BA9" w:rsidRDefault="0093712C" w:rsidP="00DB72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40BA9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задания </w:t>
      </w:r>
    </w:p>
    <w:p w:rsidR="0093712C" w:rsidRPr="00C40BA9" w:rsidRDefault="0093712C" w:rsidP="00DB72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40BA9">
        <w:rPr>
          <w:rFonts w:ascii="Times New Roman" w:hAnsi="Times New Roman" w:cs="Times New Roman"/>
          <w:sz w:val="28"/>
          <w:szCs w:val="28"/>
          <w:lang w:eastAsia="ru-RU"/>
        </w:rPr>
        <w:t>для муниципального автономного</w:t>
      </w:r>
    </w:p>
    <w:p w:rsidR="0093712C" w:rsidRPr="00C40BA9" w:rsidRDefault="0093712C" w:rsidP="00DB72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40BA9">
        <w:rPr>
          <w:rFonts w:ascii="Times New Roman" w:hAnsi="Times New Roman" w:cs="Times New Roman"/>
          <w:sz w:val="28"/>
          <w:szCs w:val="28"/>
          <w:lang w:eastAsia="ru-RU"/>
        </w:rPr>
        <w:t xml:space="preserve">учреждения «Спортивный комплекс» </w:t>
      </w:r>
    </w:p>
    <w:p w:rsidR="0093712C" w:rsidRPr="00C40BA9" w:rsidRDefault="0093712C" w:rsidP="00DB72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40BA9">
        <w:rPr>
          <w:rFonts w:ascii="Times New Roman" w:hAnsi="Times New Roman" w:cs="Times New Roman"/>
          <w:sz w:val="28"/>
          <w:szCs w:val="28"/>
        </w:rPr>
        <w:t xml:space="preserve">на 2017 год и на плановый </w:t>
      </w:r>
    </w:p>
    <w:p w:rsidR="0093712C" w:rsidRPr="00C40BA9" w:rsidRDefault="0093712C" w:rsidP="00DB7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0BA9">
        <w:rPr>
          <w:rFonts w:ascii="Times New Roman" w:hAnsi="Times New Roman" w:cs="Times New Roman"/>
          <w:sz w:val="28"/>
          <w:szCs w:val="28"/>
        </w:rPr>
        <w:t>период 2018 и 2019 годов</w:t>
      </w:r>
    </w:p>
    <w:p w:rsidR="0093712C" w:rsidRPr="00C40BA9" w:rsidRDefault="0093712C" w:rsidP="00DB7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3712C" w:rsidRDefault="0093712C" w:rsidP="00DB7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3712C" w:rsidRPr="00C40BA9" w:rsidRDefault="0093712C" w:rsidP="00DB7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3712C" w:rsidRPr="00DB72C3" w:rsidRDefault="0093712C" w:rsidP="00DB72C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 постановлением администрации города от 24.09.2015   № 260-па «О порядке </w:t>
      </w:r>
      <w:r w:rsidRPr="00DB72C3">
        <w:rPr>
          <w:rFonts w:ascii="Times New Roman" w:hAnsi="Times New Roman" w:cs="Times New Roman"/>
          <w:sz w:val="28"/>
          <w:szCs w:val="28"/>
          <w:lang w:eastAsia="ru-RU"/>
        </w:rPr>
        <w:t>формиро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вания муниципального задания </w:t>
      </w:r>
      <w:r w:rsidRPr="00DB72C3">
        <w:rPr>
          <w:rFonts w:ascii="Times New Roman" w:hAnsi="Times New Roman" w:cs="Times New Roman"/>
          <w:sz w:val="28"/>
          <w:szCs w:val="28"/>
          <w:lang w:eastAsia="ru-RU"/>
        </w:rPr>
        <w:t>на оказание муниципальных услуг (выполнение рабо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т) в отношении муниципальных учреждений муниципального </w:t>
      </w:r>
      <w:r w:rsidRPr="00DB72C3">
        <w:rPr>
          <w:rFonts w:ascii="Times New Roman" w:hAnsi="Times New Roman" w:cs="Times New Roman"/>
          <w:sz w:val="28"/>
          <w:szCs w:val="28"/>
          <w:lang w:eastAsia="ru-RU"/>
        </w:rPr>
        <w:t>об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разования  городской округ город Пыть-Ях и  финансового обеспечения </w:t>
      </w:r>
      <w:r w:rsidRPr="00DB72C3">
        <w:rPr>
          <w:rFonts w:ascii="Times New Roman" w:hAnsi="Times New Roman" w:cs="Times New Roman"/>
          <w:sz w:val="28"/>
          <w:szCs w:val="28"/>
          <w:lang w:eastAsia="ru-RU"/>
        </w:rPr>
        <w:t>выполн</w:t>
      </w:r>
      <w:r>
        <w:rPr>
          <w:rFonts w:ascii="Times New Roman" w:hAnsi="Times New Roman" w:cs="Times New Roman"/>
          <w:sz w:val="28"/>
          <w:szCs w:val="28"/>
          <w:lang w:eastAsia="ru-RU"/>
        </w:rPr>
        <w:t>ения муниципального</w:t>
      </w:r>
      <w:r w:rsidRPr="00DB72C3">
        <w:rPr>
          <w:rFonts w:ascii="Times New Roman" w:hAnsi="Times New Roman" w:cs="Times New Roman"/>
          <w:sz w:val="28"/>
          <w:szCs w:val="28"/>
          <w:lang w:eastAsia="ru-RU"/>
        </w:rPr>
        <w:t xml:space="preserve"> задания»:</w:t>
      </w:r>
    </w:p>
    <w:p w:rsidR="0093712C" w:rsidRPr="00DB72C3" w:rsidRDefault="0093712C" w:rsidP="005C74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3712C" w:rsidRDefault="0093712C" w:rsidP="005C74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3712C" w:rsidRPr="00DB72C3" w:rsidRDefault="0093712C" w:rsidP="005C74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3712C" w:rsidRPr="00DB72C3" w:rsidRDefault="0093712C" w:rsidP="00DB72C3">
      <w:pPr>
        <w:autoSpaceDE w:val="0"/>
        <w:autoSpaceDN w:val="0"/>
        <w:adjustRightInd w:val="0"/>
        <w:spacing w:after="0" w:line="36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0BA9"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Pr="00DB72C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  <w:r w:rsidRPr="00DB72C3">
        <w:rPr>
          <w:rFonts w:ascii="Times New Roman" w:hAnsi="Times New Roman" w:cs="Times New Roman"/>
          <w:sz w:val="28"/>
          <w:szCs w:val="28"/>
          <w:lang w:eastAsia="ru-RU"/>
        </w:rPr>
        <w:t xml:space="preserve">Утвердить муниципальное задание для муниципального автономного учреждения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«Спортивный комплекс» </w:t>
      </w:r>
      <w:r w:rsidRPr="00DB72C3">
        <w:rPr>
          <w:rFonts w:ascii="Times New Roman" w:hAnsi="Times New Roman" w:cs="Times New Roman"/>
          <w:sz w:val="28"/>
          <w:szCs w:val="28"/>
          <w:lang w:eastAsia="ru-RU"/>
        </w:rPr>
        <w:t xml:space="preserve">на 2017 год и на плановый </w:t>
      </w:r>
    </w:p>
    <w:p w:rsidR="0093712C" w:rsidRDefault="0093712C" w:rsidP="00DB72C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B72C3">
        <w:rPr>
          <w:rFonts w:ascii="Times New Roman" w:hAnsi="Times New Roman" w:cs="Times New Roman"/>
          <w:sz w:val="28"/>
          <w:szCs w:val="28"/>
          <w:lang w:eastAsia="ru-RU"/>
        </w:rPr>
        <w:t>период 2018 и 2019 годов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3712C" w:rsidRPr="00DB72C3" w:rsidRDefault="0093712C" w:rsidP="00DB72C3">
      <w:pPr>
        <w:autoSpaceDE w:val="0"/>
        <w:autoSpaceDN w:val="0"/>
        <w:adjustRightInd w:val="0"/>
        <w:spacing w:after="0" w:line="36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Комитету по финансам (В.В. Стефогло) предоставить </w:t>
      </w:r>
      <w:r w:rsidRPr="00DB72C3">
        <w:rPr>
          <w:rFonts w:ascii="Times New Roman" w:hAnsi="Times New Roman" w:cs="Times New Roman"/>
          <w:sz w:val="28"/>
          <w:szCs w:val="28"/>
          <w:lang w:eastAsia="ru-RU"/>
        </w:rPr>
        <w:t xml:space="preserve">субсидию на 2017 год и на плановый период 2018 и 2019 годов для выполнения муниципального задания муниципального автономного учреждения «Спортивный комплекс». </w:t>
      </w:r>
    </w:p>
    <w:p w:rsidR="0093712C" w:rsidRPr="00DB72C3" w:rsidRDefault="0093712C" w:rsidP="00C40BA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>3.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5C74FB">
        <w:rPr>
          <w:rFonts w:ascii="Times New Roman" w:hAnsi="Times New Roman" w:cs="Times New Roman"/>
          <w:sz w:val="28"/>
          <w:szCs w:val="28"/>
          <w:lang w:eastAsia="ru-RU"/>
        </w:rPr>
        <w:t>Контроль за выполнением распоряжения возложить на исполняющего обязанности первого заместител</w:t>
      </w:r>
      <w:r>
        <w:rPr>
          <w:rFonts w:ascii="Times New Roman" w:hAnsi="Times New Roman" w:cs="Times New Roman"/>
          <w:sz w:val="28"/>
          <w:szCs w:val="28"/>
          <w:lang w:eastAsia="ru-RU"/>
        </w:rPr>
        <w:t>я главы</w:t>
      </w:r>
      <w:r w:rsidRPr="005C74FB">
        <w:rPr>
          <w:rFonts w:ascii="Times New Roman" w:hAnsi="Times New Roman" w:cs="Times New Roman"/>
          <w:sz w:val="28"/>
          <w:szCs w:val="28"/>
          <w:lang w:eastAsia="ru-RU"/>
        </w:rPr>
        <w:t xml:space="preserve"> города Золотых А.П.</w:t>
      </w:r>
      <w:bookmarkStart w:id="0" w:name="_GoBack"/>
      <w:bookmarkEnd w:id="0"/>
    </w:p>
    <w:p w:rsidR="0093712C" w:rsidRPr="00DB72C3" w:rsidRDefault="0093712C" w:rsidP="00DB7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3712C" w:rsidRDefault="0093712C" w:rsidP="00DB72C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3712C" w:rsidRDefault="0093712C" w:rsidP="00DB72C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3712C" w:rsidRPr="00DB72C3" w:rsidRDefault="0093712C" w:rsidP="00DB72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72C3">
        <w:rPr>
          <w:rFonts w:ascii="Times New Roman" w:hAnsi="Times New Roman" w:cs="Times New Roman"/>
          <w:sz w:val="28"/>
          <w:szCs w:val="28"/>
          <w:lang w:eastAsia="ru-RU"/>
        </w:rPr>
        <w:t xml:space="preserve">Глава </w:t>
      </w:r>
      <w:r w:rsidRPr="00DB72C3">
        <w:rPr>
          <w:rFonts w:ascii="Times New Roman" w:hAnsi="Times New Roman" w:cs="Times New Roman"/>
          <w:sz w:val="28"/>
          <w:szCs w:val="28"/>
        </w:rPr>
        <w:t>города Пыть-Яха</w:t>
      </w:r>
      <w:r w:rsidRPr="00DB72C3">
        <w:rPr>
          <w:rFonts w:ascii="Times New Roman" w:hAnsi="Times New Roman" w:cs="Times New Roman"/>
          <w:sz w:val="28"/>
          <w:szCs w:val="28"/>
        </w:rPr>
        <w:tab/>
      </w:r>
      <w:r w:rsidRPr="00DB72C3">
        <w:rPr>
          <w:rFonts w:ascii="Times New Roman" w:hAnsi="Times New Roman" w:cs="Times New Roman"/>
          <w:sz w:val="28"/>
          <w:szCs w:val="28"/>
        </w:rPr>
        <w:tab/>
      </w:r>
      <w:r w:rsidRPr="00DB72C3">
        <w:rPr>
          <w:rFonts w:ascii="Times New Roman" w:hAnsi="Times New Roman" w:cs="Times New Roman"/>
          <w:sz w:val="28"/>
          <w:szCs w:val="28"/>
        </w:rPr>
        <w:tab/>
      </w:r>
      <w:r w:rsidRPr="00DB72C3">
        <w:rPr>
          <w:rFonts w:ascii="Times New Roman" w:hAnsi="Times New Roman" w:cs="Times New Roman"/>
          <w:sz w:val="28"/>
          <w:szCs w:val="28"/>
        </w:rPr>
        <w:tab/>
      </w:r>
      <w:r w:rsidRPr="00DB72C3">
        <w:rPr>
          <w:rFonts w:ascii="Times New Roman" w:hAnsi="Times New Roman" w:cs="Times New Roman"/>
          <w:sz w:val="28"/>
          <w:szCs w:val="28"/>
        </w:rPr>
        <w:tab/>
      </w:r>
      <w:r w:rsidRPr="00DB72C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DB72C3">
        <w:rPr>
          <w:rFonts w:ascii="Times New Roman" w:hAnsi="Times New Roman" w:cs="Times New Roman"/>
          <w:sz w:val="28"/>
          <w:szCs w:val="28"/>
        </w:rPr>
        <w:t>О.Л. Ковалевский</w:t>
      </w:r>
    </w:p>
    <w:p w:rsidR="0093712C" w:rsidRDefault="0093712C"/>
    <w:sectPr w:rsidR="0093712C" w:rsidSect="00C40BA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72C3"/>
    <w:rsid w:val="000172A3"/>
    <w:rsid w:val="000724E0"/>
    <w:rsid w:val="004437F9"/>
    <w:rsid w:val="005C74FB"/>
    <w:rsid w:val="008D7B6C"/>
    <w:rsid w:val="008F4CAD"/>
    <w:rsid w:val="0093712C"/>
    <w:rsid w:val="00AD5B4E"/>
    <w:rsid w:val="00B33FEA"/>
    <w:rsid w:val="00C319C4"/>
    <w:rsid w:val="00C40BA9"/>
    <w:rsid w:val="00D91C97"/>
    <w:rsid w:val="00DA0C54"/>
    <w:rsid w:val="00DB7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7F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B7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B72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181</Words>
  <Characters>1035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 Билалова</dc:creator>
  <cp:keywords/>
  <dc:description/>
  <cp:lastModifiedBy>Администрация города</cp:lastModifiedBy>
  <cp:revision>4</cp:revision>
  <cp:lastPrinted>2017-01-26T07:46:00Z</cp:lastPrinted>
  <dcterms:created xsi:type="dcterms:W3CDTF">2017-01-09T11:58:00Z</dcterms:created>
  <dcterms:modified xsi:type="dcterms:W3CDTF">2017-01-26T07:47:00Z</dcterms:modified>
</cp:coreProperties>
</file>